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5300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07143/007-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5300F" w:rsidRPr="0035300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5300F" w:rsidRPr="0035300F">
          <w:rPr>
            <w:rStyle w:val="aa"/>
          </w:rPr>
          <w:t>440052, г. Пенза, ул. Ново-Тамбовская, д.9;</w:t>
        </w:r>
        <w:r w:rsidR="0035300F" w:rsidRPr="0035300F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5300F" w:rsidRPr="0035300F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5300F" w:rsidRPr="0035300F">
          <w:rPr>
            <w:u w:val="single"/>
          </w:rPr>
          <w:t xml:space="preserve"> 07143/007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5300F" w:rsidRPr="0035300F">
          <w:rPr>
            <w:rStyle w:val="aa"/>
          </w:rPr>
          <w:t xml:space="preserve"> Заведующий </w:t>
        </w:r>
        <w:r w:rsidR="0035300F" w:rsidRPr="0035300F">
          <w:rPr>
            <w:u w:val="single"/>
          </w:rPr>
          <w:t xml:space="preserve">отделением - врач - фтизиатр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5300F" w:rsidRPr="0035300F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5300F" w:rsidRPr="0035300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2211BD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211BD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211BD" w:rsidP="005859B9">
      <w:fldSimple w:instr=" DOCVARIABLE operac \* MERGEFORMAT ">
        <w:r w:rsidR="0035300F" w:rsidRPr="0035300F">
          <w:t xml:space="preserve"> Проведение медицинских осмотров и диагностики заболеваний, лечение пациентов, руководство работой отделения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93FB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93FB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93FB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93FB0" w:rsidRPr="00B93FB0">
          <w:rPr>
            <w:bCs/>
          </w:rPr>
          <w:t>-</w:t>
        </w:r>
        <w:r w:rsidR="00B93FB0" w:rsidRPr="00B93FB0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93FB0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5300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07143/007-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211BD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211BD" w:rsidRPr="00310C71">
            <w:rPr>
              <w:rStyle w:val="ad"/>
              <w:sz w:val="20"/>
              <w:szCs w:val="20"/>
            </w:rPr>
            <w:fldChar w:fldCharType="separate"/>
          </w:r>
          <w:r w:rsidR="0035300F">
            <w:rPr>
              <w:rStyle w:val="ad"/>
              <w:noProof/>
              <w:sz w:val="20"/>
              <w:szCs w:val="20"/>
            </w:rPr>
            <w:t>1</w:t>
          </w:r>
          <w:r w:rsidR="002211BD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5300F" w:rsidRPr="0035300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 1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93E47D1F3ED447FA53C00A8099C2D80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7- ТЖ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6342B6687A84EC498EC5C2E4CEBA15B"/>
    <w:docVar w:name="rm_id" w:val="172"/>
    <w:docVar w:name="rm_name" w:val=" Заведующий отделением - врач - фтизиатр "/>
    <w:docVar w:name="rm_number" w:val=" 07143/007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F4D8D"/>
    <w:rsid w:val="00207814"/>
    <w:rsid w:val="002211BD"/>
    <w:rsid w:val="00234932"/>
    <w:rsid w:val="002A1163"/>
    <w:rsid w:val="002E55C6"/>
    <w:rsid w:val="00305B2F"/>
    <w:rsid w:val="00310C71"/>
    <w:rsid w:val="0035300F"/>
    <w:rsid w:val="00367816"/>
    <w:rsid w:val="003876C3"/>
    <w:rsid w:val="003C24DB"/>
    <w:rsid w:val="0040104A"/>
    <w:rsid w:val="00402CAC"/>
    <w:rsid w:val="00444410"/>
    <w:rsid w:val="00444975"/>
    <w:rsid w:val="00454085"/>
    <w:rsid w:val="00454924"/>
    <w:rsid w:val="004A47AD"/>
    <w:rsid w:val="004C4DB2"/>
    <w:rsid w:val="004D2EF1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83461"/>
    <w:rsid w:val="008D5F6D"/>
    <w:rsid w:val="008E65AD"/>
    <w:rsid w:val="008E68DE"/>
    <w:rsid w:val="0090588D"/>
    <w:rsid w:val="0092778A"/>
    <w:rsid w:val="00967790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93FB0"/>
    <w:rsid w:val="00BA5029"/>
    <w:rsid w:val="00BC2F3C"/>
    <w:rsid w:val="00BE73E3"/>
    <w:rsid w:val="00C02263"/>
    <w:rsid w:val="00C02721"/>
    <w:rsid w:val="00C1355C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